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1E26B" w14:textId="77777777" w:rsidR="008704C1" w:rsidRDefault="008704C1" w:rsidP="008704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Thomas LEIGH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1368-1422)</w:t>
      </w:r>
    </w:p>
    <w:p w14:paraId="45C81AFB" w14:textId="77777777" w:rsidR="008704C1" w:rsidRDefault="008704C1" w:rsidP="008704C1">
      <w:pPr>
        <w:pStyle w:val="NoSpacing"/>
        <w:rPr>
          <w:rFonts w:cs="Times New Roman"/>
          <w:szCs w:val="24"/>
        </w:rPr>
      </w:pPr>
    </w:p>
    <w:p w14:paraId="28BFEF8B" w14:textId="77777777" w:rsidR="008704C1" w:rsidRDefault="008704C1" w:rsidP="008704C1">
      <w:pPr>
        <w:pStyle w:val="NoSpacing"/>
        <w:rPr>
          <w:rFonts w:cs="Times New Roman"/>
          <w:szCs w:val="24"/>
        </w:rPr>
      </w:pPr>
    </w:p>
    <w:p w14:paraId="66557199" w14:textId="77777777" w:rsidR="008704C1" w:rsidRDefault="008704C1" w:rsidP="008704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(1392)   Margery </w:t>
      </w:r>
      <w:proofErr w:type="gramStart"/>
      <w:r>
        <w:rPr>
          <w:rFonts w:cs="Times New Roman"/>
          <w:szCs w:val="24"/>
        </w:rPr>
        <w:t>Hockenhull(</w:t>
      </w:r>
      <w:proofErr w:type="gramEnd"/>
      <w:r>
        <w:rPr>
          <w:rFonts w:cs="Times New Roman"/>
          <w:szCs w:val="24"/>
        </w:rPr>
        <w:t>d.1406).    (FamilySearch)</w:t>
      </w:r>
    </w:p>
    <w:p w14:paraId="76F3ED12" w14:textId="77777777" w:rsidR="008704C1" w:rsidRDefault="008704C1" w:rsidP="008704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Francis, Henry, Thomas(q.v.), John(q.v.), William(q.v.), Thomas, Henry.</w:t>
      </w:r>
    </w:p>
    <w:p w14:paraId="06DABA5D" w14:textId="77777777" w:rsidR="008704C1" w:rsidRDefault="008704C1" w:rsidP="008704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(ibid.)</w:t>
      </w:r>
    </w:p>
    <w:p w14:paraId="102C27C7" w14:textId="77777777" w:rsidR="008704C1" w:rsidRDefault="008704C1" w:rsidP="008704C1">
      <w:pPr>
        <w:pStyle w:val="NoSpacing"/>
        <w:rPr>
          <w:rFonts w:cs="Times New Roman"/>
          <w:szCs w:val="24"/>
        </w:rPr>
      </w:pPr>
    </w:p>
    <w:p w14:paraId="08FEB44B" w14:textId="77777777" w:rsidR="008704C1" w:rsidRDefault="008704C1" w:rsidP="008704C1">
      <w:pPr>
        <w:pStyle w:val="NoSpacing"/>
        <w:rPr>
          <w:rFonts w:cs="Times New Roman"/>
          <w:szCs w:val="24"/>
        </w:rPr>
      </w:pPr>
    </w:p>
    <w:p w14:paraId="2E576129" w14:textId="77777777" w:rsidR="008704C1" w:rsidRDefault="008704C1" w:rsidP="008704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Feb.1422</w:t>
      </w:r>
      <w:r>
        <w:rPr>
          <w:rFonts w:cs="Times New Roman"/>
          <w:szCs w:val="24"/>
        </w:rPr>
        <w:tab/>
        <w:t xml:space="preserve">Died in Lee </w:t>
      </w:r>
      <w:proofErr w:type="spellStart"/>
      <w:r>
        <w:rPr>
          <w:rFonts w:cs="Times New Roman"/>
          <w:szCs w:val="24"/>
        </w:rPr>
        <w:t>Durnhall</w:t>
      </w:r>
      <w:proofErr w:type="spellEnd"/>
      <w:r>
        <w:rPr>
          <w:rFonts w:cs="Times New Roman"/>
          <w:szCs w:val="24"/>
        </w:rPr>
        <w:t>, Cheshire. (ibid.)</w:t>
      </w:r>
    </w:p>
    <w:p w14:paraId="69373969" w14:textId="77777777" w:rsidR="008704C1" w:rsidRDefault="008704C1" w:rsidP="008704C1">
      <w:pPr>
        <w:pStyle w:val="NoSpacing"/>
        <w:rPr>
          <w:rFonts w:cs="Times New Roman"/>
          <w:szCs w:val="24"/>
        </w:rPr>
      </w:pPr>
    </w:p>
    <w:p w14:paraId="06A250FB" w14:textId="77777777" w:rsidR="008704C1" w:rsidRDefault="008704C1" w:rsidP="008704C1">
      <w:pPr>
        <w:pStyle w:val="NoSpacing"/>
        <w:rPr>
          <w:rFonts w:cs="Times New Roman"/>
          <w:szCs w:val="24"/>
        </w:rPr>
      </w:pPr>
    </w:p>
    <w:p w14:paraId="1C096CE0" w14:textId="77777777" w:rsidR="008704C1" w:rsidRDefault="008704C1" w:rsidP="008704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September 2023</w:t>
      </w:r>
    </w:p>
    <w:p w14:paraId="5B40B9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8AB82" w14:textId="77777777" w:rsidR="008704C1" w:rsidRDefault="008704C1" w:rsidP="009139A6">
      <w:r>
        <w:separator/>
      </w:r>
    </w:p>
  </w:endnote>
  <w:endnote w:type="continuationSeparator" w:id="0">
    <w:p w14:paraId="20AF4197" w14:textId="77777777" w:rsidR="008704C1" w:rsidRDefault="008704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AEC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37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580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7DDD9" w14:textId="77777777" w:rsidR="008704C1" w:rsidRDefault="008704C1" w:rsidP="009139A6">
      <w:r>
        <w:separator/>
      </w:r>
    </w:p>
  </w:footnote>
  <w:footnote w:type="continuationSeparator" w:id="0">
    <w:p w14:paraId="53919415" w14:textId="77777777" w:rsidR="008704C1" w:rsidRDefault="008704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068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2A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C49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4C1"/>
    <w:rsid w:val="000666E0"/>
    <w:rsid w:val="002510B7"/>
    <w:rsid w:val="005C130B"/>
    <w:rsid w:val="00826F5C"/>
    <w:rsid w:val="008704C1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EA4EA"/>
  <w15:chartTrackingRefBased/>
  <w15:docId w15:val="{7E058F94-019A-4341-9F32-D525B58D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2023-09-09T20:40:00Z</dcterms:created>
  <dcterms:modified xsi:type="dcterms:W3CDTF">2023-09-09T20:40:00Z</dcterms:modified>
</cp:coreProperties>
</file>